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54FA2" w14:textId="521FD969" w:rsidR="004C5AE3" w:rsidRDefault="00275EC9" w:rsidP="00773CF4">
      <w:r>
        <w:rPr>
          <w:noProof/>
        </w:rPr>
        <mc:AlternateContent>
          <mc:Choice Requires="wps">
            <w:drawing>
              <wp:anchor distT="0" distB="215900" distL="114300" distR="114300" simplePos="0" relativeHeight="251659264" behindDoc="0" locked="0" layoutInCell="1" allowOverlap="1" wp14:anchorId="2AE46D15" wp14:editId="6A7E1BAD">
                <wp:simplePos x="0" y="0"/>
                <wp:positionH relativeFrom="column">
                  <wp:posOffset>-552</wp:posOffset>
                </wp:positionH>
                <wp:positionV relativeFrom="page">
                  <wp:posOffset>1382312</wp:posOffset>
                </wp:positionV>
                <wp:extent cx="6400800" cy="1748790"/>
                <wp:effectExtent l="0" t="0" r="0" b="3810"/>
                <wp:wrapTopAndBottom/>
                <wp:docPr id="1352369246" name="Rounded Rectangle 8"/>
                <wp:cNvGraphicFramePr/>
                <a:graphic xmlns:a="http://schemas.openxmlformats.org/drawingml/2006/main">
                  <a:graphicData uri="http://schemas.microsoft.com/office/word/2010/wordprocessingShape">
                    <wps:wsp>
                      <wps:cNvSpPr/>
                      <wps:spPr>
                        <a:xfrm>
                          <a:off x="0" y="0"/>
                          <a:ext cx="6400800" cy="1748790"/>
                        </a:xfrm>
                        <a:prstGeom prst="roundRect">
                          <a:avLst>
                            <a:gd name="adj" fmla="val 2842"/>
                          </a:avLst>
                        </a:prstGeom>
                        <a:solidFill>
                          <a:srgbClr val="D9894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6245BEB" w14:textId="77777777" w:rsidR="00275EC9" w:rsidRPr="00AC00B0" w:rsidRDefault="00275EC9" w:rsidP="00275EC9">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0BE7041E" w14:textId="77777777" w:rsidR="00275EC9" w:rsidRPr="00AC00B0" w:rsidRDefault="00275EC9" w:rsidP="00275EC9">
                            <w:pPr>
                              <w:pStyle w:val="Heading5"/>
                              <w:rPr>
                                <w:color w:val="FFFFFF" w:themeColor="background1"/>
                                <w:sz w:val="20"/>
                                <w:szCs w:val="20"/>
                              </w:rPr>
                            </w:pPr>
                            <w:r w:rsidRPr="00AC00B0">
                              <w:rPr>
                                <w:color w:val="FFFFFF" w:themeColor="background1"/>
                                <w:sz w:val="20"/>
                                <w:szCs w:val="20"/>
                              </w:rPr>
                              <w:t>To maximise impact:</w:t>
                            </w:r>
                          </w:p>
                          <w:p w14:paraId="389599C9"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E399846"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Ask everyone to participate in discussions</w:t>
                            </w:r>
                          </w:p>
                          <w:p w14:paraId="6293909E"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E46D15" id="Rounded Rectangle 8" o:spid="_x0000_s1026" style="position:absolute;margin-left:-.05pt;margin-top:108.85pt;width:7in;height:137.7pt;z-index:251659264;visibility:visible;mso-wrap-style:square;mso-width-percent:0;mso-height-percent:0;mso-wrap-distance-left:9pt;mso-wrap-distance-top:0;mso-wrap-distance-right:9pt;mso-wrap-distance-bottom:17pt;mso-position-horizontal:absolute;mso-position-horizontal-relative:text;mso-position-vertical:absolute;mso-position-vertical-relative:page;mso-width-percent:0;mso-height-percent:0;mso-width-relative:margin;mso-height-relative:margin;v-text-anchor:top" arcsize="186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" fillcolor="#d98940" stroked="f" strokeweight="1pt">
                <v:stroke joinstyle="miter"/>
                <v:textbox inset="6mm,4mm,6mm,3mm">
                  <w:txbxContent>
                    <w:p w14:paraId="16245BEB" w14:textId="77777777" w:rsidR="00275EC9" w:rsidRPr="00AC00B0" w:rsidRDefault="00275EC9" w:rsidP="00275EC9">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0BE7041E" w14:textId="77777777" w:rsidR="00275EC9" w:rsidRPr="00AC00B0" w:rsidRDefault="00275EC9" w:rsidP="00275EC9">
                      <w:pPr>
                        <w:pStyle w:val="Heading5"/>
                        <w:rPr>
                          <w:color w:val="FFFFFF" w:themeColor="background1"/>
                          <w:sz w:val="20"/>
                          <w:szCs w:val="20"/>
                        </w:rPr>
                      </w:pPr>
                      <w:r w:rsidRPr="00AC00B0">
                        <w:rPr>
                          <w:color w:val="FFFFFF" w:themeColor="background1"/>
                          <w:sz w:val="20"/>
                          <w:szCs w:val="20"/>
                        </w:rPr>
                        <w:t>To maximise impact:</w:t>
                      </w:r>
                    </w:p>
                    <w:p w14:paraId="389599C9"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E399846"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Ask everyone to participate in discussions</w:t>
                      </w:r>
                    </w:p>
                    <w:p w14:paraId="6293909E" w14:textId="77777777" w:rsidR="00275EC9" w:rsidRPr="00724E61" w:rsidRDefault="00275EC9" w:rsidP="00275EC9">
                      <w:pPr>
                        <w:pStyle w:val="ListParagraph"/>
                        <w:rPr>
                          <w:color w:val="FFFFFF" w:themeColor="background1"/>
                          <w:sz w:val="20"/>
                          <w:szCs w:val="20"/>
                        </w:rPr>
                      </w:pPr>
                      <w:r w:rsidRPr="00724E61">
                        <w:rPr>
                          <w:color w:val="FFFFFF" w:themeColor="background1"/>
                          <w:sz w:val="20"/>
                          <w:szCs w:val="20"/>
                        </w:rPr>
                        <w:t>Involve everyone in interactive activities</w:t>
                      </w:r>
                    </w:p>
                  </w:txbxContent>
                </v:textbox>
                <w10:wrap type="topAndBottom" anchory="page"/>
              </v:roundrect>
            </w:pict>
          </mc:Fallback>
        </mc:AlternateContent>
      </w:r>
      <w:r w:rsidR="00F61395">
        <w:rPr>
          <w:noProof/>
        </w:rPr>
        <w:drawing>
          <wp:inline distT="0" distB="0" distL="0" distR="0" wp14:anchorId="4D06BC19" wp14:editId="49EAEDC7">
            <wp:extent cx="6361044" cy="130040"/>
            <wp:effectExtent l="0" t="0" r="0" b="0"/>
            <wp:docPr id="1361209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413881" cy="131120"/>
                    </a:xfrm>
                    <a:prstGeom prst="rect">
                      <a:avLst/>
                    </a:prstGeom>
                    <a:ln>
                      <a:noFill/>
                    </a:ln>
                    <a:extLst>
                      <a:ext uri="{53640926-AAD7-44D8-BBD7-CCE9431645EC}">
                        <a14:shadowObscured xmlns:a14="http://schemas.microsoft.com/office/drawing/2010/main"/>
                      </a:ext>
                    </a:extLst>
                  </pic:spPr>
                </pic:pic>
              </a:graphicData>
            </a:graphic>
          </wp:inline>
        </w:drawing>
      </w:r>
    </w:p>
    <w:p w14:paraId="3923292D" w14:textId="66F66B60" w:rsidR="00575F00" w:rsidRDefault="00575F00" w:rsidP="00575F00">
      <w:pPr>
        <w:pStyle w:val="Heading1"/>
      </w:pPr>
      <w:r>
        <w:t xml:space="preserve">Option 1: </w:t>
      </w:r>
      <w:r w:rsidRPr="00575F00">
        <w:t>Sing a song with actions</w:t>
      </w:r>
      <w:r>
        <w:t xml:space="preserve"> </w:t>
      </w:r>
    </w:p>
    <w:p w14:paraId="3FE50BAA" w14:textId="4B9C4227" w:rsidR="00575F00" w:rsidRDefault="00575F00" w:rsidP="00575F00">
      <w:r>
        <w:t xml:space="preserve">Several weeks before the meeting, choose a song about hope and ask several people from different age groups to work together to prepare actions for the song. (See </w:t>
      </w:r>
      <w:hyperlink r:id="rId12" w:history="1">
        <w:r w:rsidRPr="00A94A7D">
          <w:rPr>
            <w:rStyle w:val="Hyperlink"/>
          </w:rPr>
          <w:t>In Christ Alone by PCBC Kids on YouTube</w:t>
        </w:r>
      </w:hyperlink>
      <w:r>
        <w:t xml:space="preserve"> for inspiration.) During this segment, ask them to lead everyone in the song and actions. </w:t>
      </w:r>
    </w:p>
    <w:p w14:paraId="227BBC11" w14:textId="58A80A84" w:rsidR="00575F00" w:rsidRDefault="00575F00" w:rsidP="00575F00">
      <w:r>
        <w:t xml:space="preserve">Once the song has finished, ask everyone to take their seats. </w:t>
      </w:r>
    </w:p>
    <w:p w14:paraId="642A5545" w14:textId="32728F02" w:rsidR="00575F00" w:rsidRDefault="00575F00" w:rsidP="00575F00">
      <w:r>
        <w:t>Ask the congregation this question, and allow time for their responses:</w:t>
      </w:r>
    </w:p>
    <w:p w14:paraId="3646711B" w14:textId="72D647D5" w:rsidR="00575F00" w:rsidRDefault="00575F00" w:rsidP="000A2F3B">
      <w:pPr>
        <w:pStyle w:val="Heading5"/>
      </w:pPr>
      <w:r>
        <w:t>How does it feel to hope for something?</w:t>
      </w:r>
    </w:p>
    <w:p w14:paraId="60F4111D" w14:textId="611EC720" w:rsidR="00575F00" w:rsidRDefault="00575F00" w:rsidP="000A2F3B">
      <w:pPr>
        <w:pStyle w:val="Heading5"/>
      </w:pPr>
      <w:r>
        <w:t>Thousands of years ago, the world was a bit of a mess. Many people were hoping that someone would come to save them, help them, love them and care for them. God had promised that he would send a special person to do this. God sent Jesus.</w:t>
      </w:r>
    </w:p>
    <w:p w14:paraId="7CC0F9DF" w14:textId="23423799" w:rsidR="00575F00" w:rsidRDefault="00575F00" w:rsidP="000A2F3B">
      <w:pPr>
        <w:pStyle w:val="Heading5"/>
      </w:pPr>
      <w:r>
        <w:t>Jesus was not who they were expecting. It took them some time to realise that God had sent them just who they needed.</w:t>
      </w:r>
    </w:p>
    <w:p w14:paraId="10B974E7" w14:textId="417F4E04" w:rsidR="00575F00" w:rsidRDefault="00575F00" w:rsidP="000A2F3B">
      <w:pPr>
        <w:pStyle w:val="Heading5"/>
      </w:pPr>
      <w:r>
        <w:t>Matthew 12:21 says that Jesus will be the hope of all the world.</w:t>
      </w:r>
    </w:p>
    <w:p w14:paraId="1C417675" w14:textId="3117D283" w:rsidR="00575F00" w:rsidRDefault="00575F00" w:rsidP="000A2F3B">
      <w:pPr>
        <w:pStyle w:val="Heading5"/>
      </w:pPr>
      <w:r>
        <w:t xml:space="preserve">Jesus brings hope to all the world. He brings the hope of love, forgiveness and a future that is safe and secure. </w:t>
      </w:r>
    </w:p>
    <w:p w14:paraId="01424F0A" w14:textId="1F6FEF06" w:rsidR="00575F00" w:rsidRDefault="00575F00" w:rsidP="000A2F3B">
      <w:pPr>
        <w:pStyle w:val="Heading5"/>
      </w:pPr>
      <w:r>
        <w:t>When we are Jesus-centred and Spirit-led, we can have that same hope and we can share it with others.</w:t>
      </w:r>
    </w:p>
    <w:p w14:paraId="0D6EFF7E" w14:textId="59600BDA" w:rsidR="00575F00" w:rsidRDefault="00575F00" w:rsidP="00870066">
      <w:pPr>
        <w:pStyle w:val="Heading5"/>
      </w:pPr>
      <w:r>
        <w:lastRenderedPageBreak/>
        <w:t>How could you share love, forgiveness or the news about Jesus with someone this week?</w:t>
      </w:r>
      <w:r w:rsidR="000A2F3B">
        <w:br/>
      </w:r>
      <w:r>
        <w:t>Tell someone near to you what you will do. Ask them to check in with you next Sunday to see how it went!</w:t>
      </w:r>
    </w:p>
    <w:p w14:paraId="64D783C4" w14:textId="78F50A46" w:rsidR="00575F00" w:rsidRDefault="00575F00" w:rsidP="00575F00">
      <w:r>
        <w:t>Show Psalm 25:5 (NLT) on the screen and ask everyone to repeat it after you (this will help those who cannot read the words).</w:t>
      </w:r>
    </w:p>
    <w:p w14:paraId="4C700319" w14:textId="569659A1" w:rsidR="00575F00" w:rsidRDefault="00575F00" w:rsidP="00870066">
      <w:pPr>
        <w:pStyle w:val="Heading5"/>
      </w:pPr>
      <w:r>
        <w:t>Lead me by your truth and teach me,</w:t>
      </w:r>
      <w:r w:rsidR="00870066">
        <w:br/>
      </w:r>
      <w:r>
        <w:t>for you are the God who saves me.</w:t>
      </w:r>
      <w:r w:rsidR="00870066">
        <w:br/>
      </w:r>
      <w:r>
        <w:t>All day long I put my hope in you.</w:t>
      </w:r>
      <w:r w:rsidR="00870066">
        <w:br/>
      </w:r>
      <w:r>
        <w:t>Psalm 25:5</w:t>
      </w:r>
    </w:p>
    <w:p w14:paraId="57091F53" w14:textId="77777777" w:rsidR="00870066" w:rsidRPr="00870066" w:rsidRDefault="00870066" w:rsidP="00870066"/>
    <w:p w14:paraId="78983977" w14:textId="0CFCAA14" w:rsidR="00575F00" w:rsidRDefault="00870066" w:rsidP="00575F00">
      <w:r>
        <w:rPr>
          <w:noProof/>
        </w:rPr>
        <w:drawing>
          <wp:inline distT="0" distB="0" distL="0" distR="0" wp14:anchorId="284A9737" wp14:editId="1A1F9D86">
            <wp:extent cx="6210300" cy="126475"/>
            <wp:effectExtent l="0" t="0" r="0" b="0"/>
            <wp:docPr id="255938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210300" cy="126475"/>
                    </a:xfrm>
                    <a:prstGeom prst="rect">
                      <a:avLst/>
                    </a:prstGeom>
                    <a:ln>
                      <a:noFill/>
                    </a:ln>
                    <a:extLst>
                      <a:ext uri="{53640926-AAD7-44D8-BBD7-CCE9431645EC}">
                        <a14:shadowObscured xmlns:a14="http://schemas.microsoft.com/office/drawing/2010/main"/>
                      </a:ext>
                    </a:extLst>
                  </pic:spPr>
                </pic:pic>
              </a:graphicData>
            </a:graphic>
          </wp:inline>
        </w:drawing>
      </w:r>
    </w:p>
    <w:p w14:paraId="20C51EDE" w14:textId="2460B758" w:rsidR="00575F00" w:rsidRDefault="00575F00" w:rsidP="00870066">
      <w:pPr>
        <w:pStyle w:val="Heading1"/>
      </w:pPr>
      <w:r>
        <w:t>Option 2: Race to put the Bible verse back together</w:t>
      </w:r>
    </w:p>
    <w:p w14:paraId="1F69039C" w14:textId="238985FE" w:rsidR="00575F00" w:rsidRDefault="00575F00" w:rsidP="00575F00">
      <w:r>
        <w:t xml:space="preserve">Print several copies of Appendix 1. Place each copy in a separate envelope. </w:t>
      </w:r>
      <w:r w:rsidR="00870066">
        <w:br/>
      </w:r>
      <w:r>
        <w:t>Divide everyone into groups, with people of different ages in each group.</w:t>
      </w:r>
      <w:r w:rsidR="00870066">
        <w:br/>
      </w:r>
      <w:r>
        <w:t>Give each group an envelope containing the verse.</w:t>
      </w:r>
      <w:r w:rsidR="00870066">
        <w:br/>
      </w:r>
      <w:r>
        <w:t>Challenge the groups to work together to put the pieces in the correct order and be the first to say the verse aloud.</w:t>
      </w:r>
    </w:p>
    <w:p w14:paraId="38B635EA" w14:textId="02FEA684" w:rsidR="00575F00" w:rsidRDefault="00575F00" w:rsidP="00870066">
      <w:pPr>
        <w:pStyle w:val="Heading5"/>
      </w:pPr>
      <w:r>
        <w:t>Lead me by your truth and teach me,</w:t>
      </w:r>
      <w:r w:rsidR="00870066">
        <w:br/>
      </w:r>
      <w:r>
        <w:t>for you are the God who saves me.</w:t>
      </w:r>
      <w:r w:rsidR="00870066">
        <w:br/>
      </w:r>
      <w:r>
        <w:t>All day long I put my hope in you.</w:t>
      </w:r>
      <w:r w:rsidR="00870066">
        <w:br/>
      </w:r>
      <w:r>
        <w:t>Psalm 25:5</w:t>
      </w:r>
    </w:p>
    <w:p w14:paraId="2E87E0C2" w14:textId="627CE09A" w:rsidR="00575F00" w:rsidRDefault="00575F00" w:rsidP="00575F00">
      <w:r>
        <w:t>Ask everyone, in their groups, to read the verses out a couple of times. Ask them to take turns in their group to say one thing they think is important in this verse.</w:t>
      </w:r>
    </w:p>
    <w:p w14:paraId="27965D33" w14:textId="3BE9BA24" w:rsidR="00575F00" w:rsidRDefault="00575F00" w:rsidP="00870066">
      <w:pPr>
        <w:pStyle w:val="Heading5"/>
      </w:pPr>
      <w:r>
        <w:lastRenderedPageBreak/>
        <w:t>Thousands of years ago, the world was a bit of a mess. Many people were hoping that someone would come to save them, help them, love them and care for them. God had promised that he would send a special person to do this. God sent Jesus.</w:t>
      </w:r>
    </w:p>
    <w:p w14:paraId="74C82C09" w14:textId="488F946A" w:rsidR="00575F00" w:rsidRDefault="00575F00" w:rsidP="00870066">
      <w:pPr>
        <w:pStyle w:val="Heading5"/>
      </w:pPr>
      <w:r>
        <w:t xml:space="preserve">Jesus was not who they were expecting. It took them some time to realise that God had sent them just who they needed. Jesus also brought them even more hope. </w:t>
      </w:r>
    </w:p>
    <w:p w14:paraId="5DD2F8E5" w14:textId="093132DC" w:rsidR="00575F00" w:rsidRDefault="00575F00" w:rsidP="00870066">
      <w:pPr>
        <w:pStyle w:val="Heading5"/>
      </w:pPr>
      <w:r>
        <w:t>Matthew 12:21 says that Jesus will be the hope of all the world.</w:t>
      </w:r>
    </w:p>
    <w:p w14:paraId="01A3577D" w14:textId="77777777" w:rsidR="00575F00" w:rsidRDefault="00575F00" w:rsidP="00870066">
      <w:pPr>
        <w:pStyle w:val="Heading5"/>
      </w:pPr>
      <w:r>
        <w:t xml:space="preserve">Jesus brings hope to all the world. He brings the hope of love, forgiveness and a future that is safe and secure. </w:t>
      </w:r>
    </w:p>
    <w:p w14:paraId="6B90024E" w14:textId="3BF2B275" w:rsidR="00575F00" w:rsidRDefault="00575F00" w:rsidP="00870066">
      <w:pPr>
        <w:pStyle w:val="Heading5"/>
      </w:pPr>
      <w:r>
        <w:t>When we are Jesus-centred and Spirit-led, we can have that hope and we can share it with others.</w:t>
      </w:r>
    </w:p>
    <w:p w14:paraId="5ED6981F" w14:textId="27EB556B" w:rsidR="00575F00" w:rsidRDefault="00575F00" w:rsidP="00870066">
      <w:pPr>
        <w:pStyle w:val="Heading5"/>
      </w:pPr>
      <w:r>
        <w:t>How could you share love, forgiveness or the news about Jesus with someone this week?</w:t>
      </w:r>
    </w:p>
    <w:p w14:paraId="35C96C19" w14:textId="3B29A4EB" w:rsidR="00575F00" w:rsidRDefault="00575F00" w:rsidP="00870066">
      <w:pPr>
        <w:pStyle w:val="Heading5"/>
      </w:pPr>
      <w:r>
        <w:t>Tell someone near to you what you will do. Ask them to check in with you next Sunday to see how it went!</w:t>
      </w:r>
    </w:p>
    <w:p w14:paraId="2A166E77" w14:textId="77777777" w:rsidR="00870066" w:rsidRDefault="00870066" w:rsidP="00575F00"/>
    <w:p w14:paraId="763F121B" w14:textId="086BA91E" w:rsidR="00575F00" w:rsidRDefault="00870066" w:rsidP="00575F00">
      <w:r>
        <w:rPr>
          <w:noProof/>
        </w:rPr>
        <w:drawing>
          <wp:inline distT="0" distB="0" distL="0" distR="0" wp14:anchorId="39C2F0A5" wp14:editId="274195E1">
            <wp:extent cx="6210300" cy="126475"/>
            <wp:effectExtent l="0" t="0" r="0" b="0"/>
            <wp:docPr id="2127108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210300" cy="126475"/>
                    </a:xfrm>
                    <a:prstGeom prst="rect">
                      <a:avLst/>
                    </a:prstGeom>
                    <a:ln>
                      <a:noFill/>
                    </a:ln>
                    <a:extLst>
                      <a:ext uri="{53640926-AAD7-44D8-BBD7-CCE9431645EC}">
                        <a14:shadowObscured xmlns:a14="http://schemas.microsoft.com/office/drawing/2010/main"/>
                      </a:ext>
                    </a:extLst>
                  </pic:spPr>
                </pic:pic>
              </a:graphicData>
            </a:graphic>
          </wp:inline>
        </w:drawing>
      </w:r>
    </w:p>
    <w:p w14:paraId="4A12CE16" w14:textId="4644EB20" w:rsidR="00575F00" w:rsidRDefault="00575F00" w:rsidP="00870066">
      <w:pPr>
        <w:pStyle w:val="Heading1"/>
      </w:pPr>
      <w:r>
        <w:t>Option 3: Guess the word!</w:t>
      </w:r>
    </w:p>
    <w:p w14:paraId="123F6D9B" w14:textId="0B411FF5" w:rsidR="00575F00" w:rsidRDefault="00575F00" w:rsidP="00575F00">
      <w:r>
        <w:t>Divide everyone into groups that include people from different age groups.</w:t>
      </w:r>
    </w:p>
    <w:p w14:paraId="4843CC54" w14:textId="5493DDE9" w:rsidR="00575F00" w:rsidRDefault="00575F00" w:rsidP="00575F00">
      <w:r>
        <w:t>Write lines on a flipchart to represent each letter of a word. For example, ‘group’ would be _ _ _ _ _</w:t>
      </w:r>
    </w:p>
    <w:p w14:paraId="37486252" w14:textId="13EA9596" w:rsidR="00575F00" w:rsidRDefault="00575F00" w:rsidP="00575F00">
      <w:r>
        <w:t>Reveal one letter of the word at a time, in random order. When a group knows the word, they must choose a volunteer to run to the front to whisper the word to the leader.</w:t>
      </w:r>
    </w:p>
    <w:p w14:paraId="225775CE" w14:textId="5B404047" w:rsidR="00575F00" w:rsidRDefault="00575F00" w:rsidP="00575F00">
      <w:r>
        <w:t>Optional: Have small prizes for the winning group.</w:t>
      </w:r>
    </w:p>
    <w:p w14:paraId="104F17D0" w14:textId="77777777" w:rsidR="00575F00" w:rsidRDefault="00575F00" w:rsidP="00575F00">
      <w:r>
        <w:t>Play several rounds, using some or all these words. Finish with ‘hope’.</w:t>
      </w:r>
    </w:p>
    <w:p w14:paraId="45512DFA" w14:textId="77777777" w:rsidR="00575F00" w:rsidRPr="005D4790" w:rsidRDefault="00575F00" w:rsidP="005D4790">
      <w:pPr>
        <w:pStyle w:val="ListParagraph"/>
      </w:pPr>
      <w:r w:rsidRPr="005D4790">
        <w:lastRenderedPageBreak/>
        <w:t>Expect</w:t>
      </w:r>
    </w:p>
    <w:p w14:paraId="565D9820" w14:textId="77777777" w:rsidR="00575F00" w:rsidRPr="005D4790" w:rsidRDefault="00575F00" w:rsidP="005D4790">
      <w:pPr>
        <w:pStyle w:val="ListParagraph"/>
      </w:pPr>
      <w:r w:rsidRPr="005D4790">
        <w:t xml:space="preserve">Save </w:t>
      </w:r>
    </w:p>
    <w:p w14:paraId="5FA1E854" w14:textId="77777777" w:rsidR="00575F00" w:rsidRPr="005D4790" w:rsidRDefault="00575F00" w:rsidP="005D4790">
      <w:pPr>
        <w:pStyle w:val="ListParagraph"/>
      </w:pPr>
      <w:r w:rsidRPr="005D4790">
        <w:t>Truth</w:t>
      </w:r>
    </w:p>
    <w:p w14:paraId="615ABD26" w14:textId="77777777" w:rsidR="00575F00" w:rsidRPr="005D4790" w:rsidRDefault="00575F00" w:rsidP="005D4790">
      <w:pPr>
        <w:pStyle w:val="ListParagraph"/>
      </w:pPr>
      <w:r w:rsidRPr="005D4790">
        <w:t>Faith</w:t>
      </w:r>
    </w:p>
    <w:p w14:paraId="71174473" w14:textId="77777777" w:rsidR="00575F00" w:rsidRPr="005D4790" w:rsidRDefault="00575F00" w:rsidP="005D4790">
      <w:pPr>
        <w:pStyle w:val="ListParagraph"/>
      </w:pPr>
      <w:r w:rsidRPr="005D4790">
        <w:t>Jesus-centred</w:t>
      </w:r>
    </w:p>
    <w:p w14:paraId="24A9F454" w14:textId="77777777" w:rsidR="00575F00" w:rsidRPr="005D4790" w:rsidRDefault="00575F00" w:rsidP="005D4790">
      <w:pPr>
        <w:pStyle w:val="ListParagraph"/>
      </w:pPr>
      <w:r w:rsidRPr="005D4790">
        <w:t xml:space="preserve">World </w:t>
      </w:r>
    </w:p>
    <w:p w14:paraId="270EFA6E" w14:textId="77777777" w:rsidR="00575F00" w:rsidRPr="005D4790" w:rsidRDefault="00575F00" w:rsidP="005D4790">
      <w:pPr>
        <w:pStyle w:val="ListParagraph"/>
      </w:pPr>
      <w:r w:rsidRPr="005D4790">
        <w:t>Revealed</w:t>
      </w:r>
    </w:p>
    <w:p w14:paraId="773C5338" w14:textId="4BF3C043" w:rsidR="00575F00" w:rsidRPr="005D4790" w:rsidRDefault="00575F00" w:rsidP="00575F00">
      <w:pPr>
        <w:pStyle w:val="ListParagraph"/>
        <w:rPr>
          <w:b/>
          <w:bCs/>
        </w:rPr>
      </w:pPr>
      <w:r w:rsidRPr="005D4790">
        <w:rPr>
          <w:b/>
          <w:bCs/>
        </w:rPr>
        <w:t>Hope</w:t>
      </w:r>
    </w:p>
    <w:p w14:paraId="2FE833B3" w14:textId="2078E3FE" w:rsidR="00575F00" w:rsidRDefault="00575F00" w:rsidP="005D4790">
      <w:pPr>
        <w:pStyle w:val="Heading5"/>
      </w:pPr>
      <w:r>
        <w:t>If I told you that I was going to bring something very special to your home for your family, what would you hope for?</w:t>
      </w:r>
    </w:p>
    <w:p w14:paraId="710BA05D" w14:textId="14CBB31E" w:rsidR="00575F00" w:rsidRDefault="00575F00" w:rsidP="00575F00">
      <w:r>
        <w:t>Allow for some responses (remember to ask people from different generations).</w:t>
      </w:r>
    </w:p>
    <w:p w14:paraId="2B4BA7EF" w14:textId="42E02FA5" w:rsidR="00575F00" w:rsidRDefault="00575F00" w:rsidP="00856A58">
      <w:pPr>
        <w:pStyle w:val="Heading5"/>
      </w:pPr>
      <w:r>
        <w:t>What if I said I was going to do something amazing for our country or for our world? What would you hope for?</w:t>
      </w:r>
    </w:p>
    <w:p w14:paraId="245CE7FA" w14:textId="32DB5B18" w:rsidR="00575F00" w:rsidRDefault="00575F00" w:rsidP="00856A58">
      <w:pPr>
        <w:pStyle w:val="Heading5"/>
      </w:pPr>
      <w:r>
        <w:t>How does it feel to hope for something?</w:t>
      </w:r>
    </w:p>
    <w:p w14:paraId="7008FCBB" w14:textId="5C44BC0B" w:rsidR="00575F00" w:rsidRDefault="00575F00" w:rsidP="00856A58">
      <w:pPr>
        <w:pStyle w:val="Heading5"/>
      </w:pPr>
      <w:r>
        <w:t>I wonder if you have ever received something that you were really hoping for. How did that feel?</w:t>
      </w:r>
    </w:p>
    <w:p w14:paraId="28487051" w14:textId="063BE750" w:rsidR="00575F00" w:rsidRDefault="00575F00" w:rsidP="00856A58">
      <w:pPr>
        <w:pStyle w:val="Heading5"/>
      </w:pPr>
      <w:r>
        <w:t>Thousands of years ago, the world was a bit of a mess. Many people were hoping that someone would come to save them, help them, love them and care for them. God had promised that he would send a special person to do this. God sent Jesus.</w:t>
      </w:r>
    </w:p>
    <w:p w14:paraId="5309C9BB" w14:textId="647C4037" w:rsidR="00575F00" w:rsidRDefault="00575F00" w:rsidP="00856A58">
      <w:pPr>
        <w:pStyle w:val="Heading5"/>
      </w:pPr>
      <w:r>
        <w:t xml:space="preserve">Jesus was not who they were expecting. It took them some time to realise that God had sent them just who they needed. Jesus also brought them even more hope. </w:t>
      </w:r>
    </w:p>
    <w:p w14:paraId="6CB2D74A" w14:textId="284C1FA5" w:rsidR="00575F00" w:rsidRDefault="00575F00" w:rsidP="00856A58">
      <w:pPr>
        <w:pStyle w:val="Heading5"/>
      </w:pPr>
      <w:r>
        <w:t>Matthew 12:21 says that Jesus will be the hope of all the world.</w:t>
      </w:r>
    </w:p>
    <w:p w14:paraId="348499FB" w14:textId="761B2379" w:rsidR="00575F00" w:rsidRDefault="00575F00" w:rsidP="00856A58">
      <w:pPr>
        <w:pStyle w:val="Heading5"/>
      </w:pPr>
      <w:r>
        <w:t xml:space="preserve">Jesus brings hope to all the world. He brings the hope of love, forgiveness and a future that is safe and secure. </w:t>
      </w:r>
      <w:r w:rsidR="00856A58">
        <w:br/>
      </w:r>
      <w:r>
        <w:t>When we are Jesus-centred and Spirit-led, we can have that hope and we can share it with others.</w:t>
      </w:r>
    </w:p>
    <w:p w14:paraId="430F88FD" w14:textId="0EAF74CE" w:rsidR="00575F00" w:rsidRDefault="00575F00" w:rsidP="00856A58">
      <w:pPr>
        <w:pStyle w:val="Heading5"/>
      </w:pPr>
      <w:r>
        <w:lastRenderedPageBreak/>
        <w:t>How could you share love, forgiveness or the news about Jesus with someone this week?</w:t>
      </w:r>
    </w:p>
    <w:p w14:paraId="1BF278C1" w14:textId="42CD4D50" w:rsidR="00575F00" w:rsidRDefault="00575F00" w:rsidP="00856A58">
      <w:pPr>
        <w:pStyle w:val="Heading5"/>
      </w:pPr>
      <w:r>
        <w:t>Tell someone near to you what you will do. Ask them to check in with you next Sunday to see how it went!</w:t>
      </w:r>
    </w:p>
    <w:p w14:paraId="226172B4" w14:textId="2D71B566" w:rsidR="00575F00" w:rsidRDefault="00575F00" w:rsidP="00575F00">
      <w:r>
        <w:t>Show Psalm 25:5 (NLT) on the screen and ask everyone to repeat it after you (this will help those who cannot read the words).</w:t>
      </w:r>
    </w:p>
    <w:p w14:paraId="44AF1FD0" w14:textId="1CD3D04B" w:rsidR="00575F00" w:rsidRDefault="00575F00" w:rsidP="00575F00">
      <w:r>
        <w:t>Lead me by your truth and teach me,</w:t>
      </w:r>
      <w:r w:rsidR="002D4D97">
        <w:br/>
      </w:r>
      <w:r>
        <w:t>for you are the God who saves me.</w:t>
      </w:r>
      <w:r w:rsidR="002D4D97">
        <w:br/>
      </w:r>
      <w:r>
        <w:t>All day long I put my hope in you.</w:t>
      </w:r>
      <w:r w:rsidR="002D4D97">
        <w:br/>
      </w:r>
      <w:r>
        <w:t>Psalm 25:5</w:t>
      </w:r>
    </w:p>
    <w:p w14:paraId="5C7F3A79" w14:textId="443ADF44" w:rsidR="00575F00" w:rsidRDefault="00575F00" w:rsidP="00575F00">
      <w:r>
        <w:t xml:space="preserve">Let’s pray together. </w:t>
      </w:r>
    </w:p>
    <w:p w14:paraId="3DB3EC7C" w14:textId="5FA3BBBA" w:rsidR="00575F00" w:rsidRDefault="00575F00" w:rsidP="002D4D97">
      <w:pPr>
        <w:pStyle w:val="Heading5"/>
      </w:pPr>
      <w:r>
        <w:t>Dear Lord, thanks for creating us, for being with us and for saving us.</w:t>
      </w:r>
      <w:r w:rsidR="002D4D97">
        <w:br/>
      </w:r>
      <w:r>
        <w:t>When we think about all the good things you have done, we have hope that you will keep on doing amazing things. Help us to remind each other of your goodness and talk to our family and friends about your love for them too.</w:t>
      </w:r>
      <w:r w:rsidR="002D4D97">
        <w:br/>
      </w:r>
      <w:r>
        <w:t>Amen.</w:t>
      </w:r>
    </w:p>
    <w:p w14:paraId="08143F65" w14:textId="47F281B8" w:rsidR="001B1EC8" w:rsidRPr="00A26FD4" w:rsidRDefault="001B1EC8" w:rsidP="00A26FD4"/>
    <w:sectPr w:rsidR="001B1EC8" w:rsidRPr="00A26FD4" w:rsidSect="0000428A">
      <w:headerReference w:type="default" r:id="rId13"/>
      <w:footerReference w:type="default" r:id="rId14"/>
      <w:pgSz w:w="11906" w:h="16838"/>
      <w:pgMar w:top="3289" w:right="1111" w:bottom="1979" w:left="1015" w:header="52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26F5E" w14:textId="77777777" w:rsidR="0090299D" w:rsidRDefault="0090299D" w:rsidP="00494C92">
      <w:pPr>
        <w:spacing w:after="0" w:line="240" w:lineRule="auto"/>
      </w:pPr>
      <w:r>
        <w:separator/>
      </w:r>
    </w:p>
  </w:endnote>
  <w:endnote w:type="continuationSeparator" w:id="0">
    <w:p w14:paraId="736BAF5F" w14:textId="77777777" w:rsidR="0090299D" w:rsidRDefault="0090299D" w:rsidP="004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venir Next LT Pro">
    <w:altName w:val="Avenir Next LT Pro"/>
    <w:panose1 w:val="020B0504020202020204"/>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Demi">
    <w:panose1 w:val="020B0704020202020204"/>
    <w:charset w:val="4D"/>
    <w:family w:val="swiss"/>
    <w:pitch w:val="variable"/>
    <w:sig w:usb0="800000EF" w:usb1="5000204A" w:usb2="00000000" w:usb3="00000000" w:csb0="00000093" w:csb1="00000000"/>
  </w:font>
  <w:font w:name="Avenir">
    <w:panose1 w:val="02000503020000020003"/>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ED34" w14:textId="0342F1ED" w:rsidR="56CE5D0E" w:rsidRDefault="001C2E3E" w:rsidP="56CE5D0E">
    <w:pPr>
      <w:pStyle w:val="Footer"/>
    </w:pPr>
    <w:r>
      <w:rPr>
        <w:noProof/>
      </w:rPr>
      <w:drawing>
        <wp:anchor distT="0" distB="0" distL="114300" distR="114300" simplePos="0" relativeHeight="251665408" behindDoc="1" locked="1" layoutInCell="1" allowOverlap="1" wp14:anchorId="3A47BD28" wp14:editId="24A31C2A">
          <wp:simplePos x="0" y="0"/>
          <wp:positionH relativeFrom="page">
            <wp:posOffset>7620</wp:posOffset>
          </wp:positionH>
          <wp:positionV relativeFrom="page">
            <wp:posOffset>9519920</wp:posOffset>
          </wp:positionV>
          <wp:extent cx="7538085" cy="1148715"/>
          <wp:effectExtent l="0" t="0" r="0" b="0"/>
          <wp:wrapNone/>
          <wp:docPr id="112627496" name="Picture 1126274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rotWithShape="1">
                  <a:blip r:embed="rId1">
                    <a:extLst>
                      <a:ext uri="{28A0092B-C50C-407E-A947-70E740481C1C}">
                        <a14:useLocalDpi xmlns:a14="http://schemas.microsoft.com/office/drawing/2010/main" val="0"/>
                      </a:ext>
                    </a:extLst>
                  </a:blip>
                  <a:srcRect t="89233"/>
                  <a:stretch/>
                </pic:blipFill>
                <pic:spPr bwMode="auto">
                  <a:xfrm>
                    <a:off x="0" y="0"/>
                    <a:ext cx="7538085" cy="11487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9773" w14:textId="77777777" w:rsidR="0090299D" w:rsidRDefault="0090299D" w:rsidP="00494C92">
      <w:pPr>
        <w:spacing w:after="0" w:line="240" w:lineRule="auto"/>
      </w:pPr>
      <w:r>
        <w:separator/>
      </w:r>
    </w:p>
  </w:footnote>
  <w:footnote w:type="continuationSeparator" w:id="0">
    <w:p w14:paraId="11C96251" w14:textId="77777777" w:rsidR="0090299D" w:rsidRDefault="0090299D" w:rsidP="004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FB0F" w14:textId="0E166034" w:rsidR="00A85DDA" w:rsidRPr="00C5189C" w:rsidRDefault="00245B86" w:rsidP="00CF56CE">
    <w:pPr>
      <w:pStyle w:val="Heading8"/>
      <w:rPr>
        <w:bCs/>
      </w:rPr>
    </w:pPr>
    <w:r>
      <w:rPr>
        <w:noProof/>
      </w:rPr>
      <mc:AlternateContent>
        <mc:Choice Requires="wpg">
          <w:drawing>
            <wp:anchor distT="0" distB="0" distL="114300" distR="114300" simplePos="0" relativeHeight="251667456" behindDoc="0" locked="0" layoutInCell="1" allowOverlap="1" wp14:anchorId="4D80E3AE" wp14:editId="119D1539">
              <wp:simplePos x="0" y="0"/>
              <wp:positionH relativeFrom="column">
                <wp:posOffset>71092</wp:posOffset>
              </wp:positionH>
              <wp:positionV relativeFrom="paragraph">
                <wp:posOffset>85973</wp:posOffset>
              </wp:positionV>
              <wp:extent cx="6400248" cy="983615"/>
              <wp:effectExtent l="0" t="0" r="0" b="0"/>
              <wp:wrapNone/>
              <wp:docPr id="254019030" name="Group 3"/>
              <wp:cNvGraphicFramePr/>
              <a:graphic xmlns:a="http://schemas.openxmlformats.org/drawingml/2006/main">
                <a:graphicData uri="http://schemas.microsoft.com/office/word/2010/wordprocessingGroup">
                  <wpg:wgp>
                    <wpg:cNvGrpSpPr/>
                    <wpg:grpSpPr>
                      <a:xfrm>
                        <a:off x="0" y="0"/>
                        <a:ext cx="6400248" cy="983615"/>
                        <a:chOff x="0" y="0"/>
                        <a:chExt cx="6400248" cy="983615"/>
                      </a:xfrm>
                    </wpg:grpSpPr>
                    <pic:pic xmlns:pic="http://schemas.openxmlformats.org/drawingml/2006/picture">
                      <pic:nvPicPr>
                        <pic:cNvPr id="1632922224"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9878"/>
                          <a:ext cx="1868170" cy="734060"/>
                        </a:xfrm>
                        <a:prstGeom prst="rect">
                          <a:avLst/>
                        </a:prstGeom>
                      </pic:spPr>
                    </pic:pic>
                    <wps:wsp>
                      <wps:cNvPr id="602066579" name="Text Box 9"/>
                      <wps:cNvSpPr txBox="1"/>
                      <wps:spPr>
                        <a:xfrm>
                          <a:off x="2196548" y="0"/>
                          <a:ext cx="4203700" cy="983615"/>
                        </a:xfrm>
                        <a:prstGeom prst="rect">
                          <a:avLst/>
                        </a:prstGeom>
                        <a:noFill/>
                        <a:ln w="6350">
                          <a:noFill/>
                        </a:ln>
                      </wps:spPr>
                      <wps:txbx>
                        <w:txbxContent>
                          <w:p w14:paraId="033075E8" w14:textId="77777777" w:rsidR="00245B86" w:rsidRDefault="00245B86" w:rsidP="00245B86">
                            <w:pPr>
                              <w:pStyle w:val="Title"/>
                            </w:pPr>
                            <w:r>
                              <w:t>Intergenerational segment</w:t>
                            </w:r>
                          </w:p>
                          <w:p w14:paraId="7527EF77" w14:textId="5C102CE9" w:rsidR="00245B86" w:rsidRPr="00996978" w:rsidRDefault="00A750E7" w:rsidP="00245B86">
                            <w:pPr>
                              <w:pStyle w:val="Heading2"/>
                            </w:pPr>
                            <w:r>
                              <w:t>HOPE REVEALED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80E3AE" id="Group 3" o:spid="_x0000_s1027" style="position:absolute;left:0;text-align:left;margin-left:5.6pt;margin-top:6.75pt;width:503.95pt;height:77.45pt;z-index:251667456" coordsize="64002,983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top:198;width:18681;height:734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">
                <v:imagedata r:id="rId2" o:title=""/>
              </v:shape>
              <v:shapetype id="_x0000_t202" coordsize="21600,21600" o:spt="202" path="m,l,21600r21600,l21600,xe">
                <v:stroke joinstyle="miter"/>
                <v:path gradientshapeok="t" o:connecttype="rect"/>
              </v:shapetype>
              <v:shape id="Text Box 9" o:spid="_x0000_s1029" type="#_x0000_t202" style="position:absolute;left:21965;width:42037;height:98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" filled="f" stroked="f" strokeweight=".5pt">
                <v:textbox>
                  <w:txbxContent>
                    <w:p w14:paraId="033075E8" w14:textId="77777777" w:rsidR="00245B86" w:rsidRDefault="00245B86" w:rsidP="00245B86">
                      <w:pPr>
                        <w:pStyle w:val="Title"/>
                      </w:pPr>
                      <w:r>
                        <w:t>Intergenerational segment</w:t>
                      </w:r>
                    </w:p>
                    <w:p w14:paraId="7527EF77" w14:textId="5C102CE9" w:rsidR="00245B86" w:rsidRPr="00996978" w:rsidRDefault="00A750E7" w:rsidP="00245B86">
                      <w:pPr>
                        <w:pStyle w:val="Heading2"/>
                      </w:pPr>
                      <w:r>
                        <w:t>HOPE REVEALED</w:t>
                      </w:r>
                    </w:p>
                  </w:txbxContent>
                </v:textbox>
              </v:shape>
            </v:group>
          </w:pict>
        </mc:Fallback>
      </mc:AlternateContent>
    </w:r>
    <w:r>
      <w:rPr>
        <w:noProof/>
      </w:rPr>
      <w:drawing>
        <wp:anchor distT="0" distB="0" distL="114300" distR="114300" simplePos="0" relativeHeight="251668480" behindDoc="1" locked="0" layoutInCell="1" allowOverlap="1" wp14:anchorId="1E8EB3DF" wp14:editId="7532E4F4">
          <wp:simplePos x="0" y="0"/>
          <wp:positionH relativeFrom="page">
            <wp:posOffset>-9525</wp:posOffset>
          </wp:positionH>
          <wp:positionV relativeFrom="page">
            <wp:posOffset>-248285</wp:posOffset>
          </wp:positionV>
          <wp:extent cx="7583170" cy="2166620"/>
          <wp:effectExtent l="0" t="0" r="0" b="5080"/>
          <wp:wrapNone/>
          <wp:docPr id="962436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36017"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7583170" cy="2166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36"/>
    <w:multiLevelType w:val="hybridMultilevel"/>
    <w:tmpl w:val="765C112C"/>
    <w:lvl w:ilvl="0" w:tplc="03ECECBA">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E46994"/>
    <w:multiLevelType w:val="hybridMultilevel"/>
    <w:tmpl w:val="83F2402C"/>
    <w:lvl w:ilvl="0" w:tplc="9028BB8E">
      <w:start w:val="1"/>
      <w:numFmt w:val="decimal"/>
      <w:lvlText w:val="%1."/>
      <w:lvlJc w:val="left"/>
      <w:pPr>
        <w:ind w:left="1440" w:hanging="720"/>
      </w:pPr>
      <w:rPr>
        <w:rFonts w:hint="default"/>
      </w:rPr>
    </w:lvl>
    <w:lvl w:ilvl="1" w:tplc="9028BB8E">
      <w:start w:val="1"/>
      <w:numFmt w:val="decimal"/>
      <w:lvlText w:val="%2."/>
      <w:lvlJc w:val="left"/>
      <w:pPr>
        <w:ind w:left="2160" w:hanging="72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31B5173"/>
    <w:multiLevelType w:val="hybridMultilevel"/>
    <w:tmpl w:val="EB2ED3E8"/>
    <w:lvl w:ilvl="0" w:tplc="0CF67A3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F67A3"/>
    <w:multiLevelType w:val="hybridMultilevel"/>
    <w:tmpl w:val="03401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8A31AE"/>
    <w:multiLevelType w:val="hybridMultilevel"/>
    <w:tmpl w:val="4FDAF5D6"/>
    <w:lvl w:ilvl="0" w:tplc="E1FC10C4">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95D0C"/>
    <w:multiLevelType w:val="hybridMultilevel"/>
    <w:tmpl w:val="6D4C9712"/>
    <w:lvl w:ilvl="0" w:tplc="243A41CA">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D3CAD"/>
    <w:multiLevelType w:val="hybridMultilevel"/>
    <w:tmpl w:val="520031AC"/>
    <w:lvl w:ilvl="0" w:tplc="9028BB8E">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672F41"/>
    <w:multiLevelType w:val="hybridMultilevel"/>
    <w:tmpl w:val="CACECACA"/>
    <w:lvl w:ilvl="0" w:tplc="46CEBD4E">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EC3C35"/>
    <w:multiLevelType w:val="hybridMultilevel"/>
    <w:tmpl w:val="C556FAE8"/>
    <w:lvl w:ilvl="0" w:tplc="624692B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AF65DA1"/>
    <w:multiLevelType w:val="hybridMultilevel"/>
    <w:tmpl w:val="5BE61C74"/>
    <w:lvl w:ilvl="0" w:tplc="08090001">
      <w:start w:val="1"/>
      <w:numFmt w:val="bullet"/>
      <w:lvlText w:val=""/>
      <w:lvlJc w:val="left"/>
      <w:pPr>
        <w:ind w:left="720" w:hanging="360"/>
      </w:pPr>
      <w:rPr>
        <w:rFonts w:ascii="Symbol" w:hAnsi="Symbol" w:hint="default"/>
      </w:rPr>
    </w:lvl>
    <w:lvl w:ilvl="1" w:tplc="FFA878F2">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A53187"/>
    <w:multiLevelType w:val="hybridMultilevel"/>
    <w:tmpl w:val="080C1438"/>
    <w:lvl w:ilvl="0" w:tplc="08090001">
      <w:start w:val="1"/>
      <w:numFmt w:val="bullet"/>
      <w:lvlText w:val=""/>
      <w:lvlJc w:val="left"/>
      <w:pPr>
        <w:ind w:left="720" w:hanging="360"/>
      </w:pPr>
      <w:rPr>
        <w:rFonts w:ascii="Symbol" w:hAnsi="Symbol" w:hint="default"/>
      </w:rPr>
    </w:lvl>
    <w:lvl w:ilvl="1" w:tplc="186C393C">
      <w:numFmt w:val="bullet"/>
      <w:lvlText w:val="•"/>
      <w:lvlJc w:val="left"/>
      <w:pPr>
        <w:ind w:left="1800" w:hanging="720"/>
      </w:pPr>
      <w:rPr>
        <w:rFonts w:ascii="Avenir Next LT Pro" w:eastAsia="Calibri" w:hAnsi="Avenir Next LT Pro" w:cs="Mang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F414D0"/>
    <w:multiLevelType w:val="hybridMultilevel"/>
    <w:tmpl w:val="2B7CB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90835"/>
    <w:multiLevelType w:val="hybridMultilevel"/>
    <w:tmpl w:val="E4B0B51E"/>
    <w:lvl w:ilvl="0" w:tplc="3854789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E6EA4"/>
    <w:multiLevelType w:val="hybridMultilevel"/>
    <w:tmpl w:val="34702E70"/>
    <w:lvl w:ilvl="0" w:tplc="DB421726">
      <w:start w:val="1"/>
      <w:numFmt w:val="upperLetter"/>
      <w:lvlText w:val="%1."/>
      <w:lvlJc w:val="left"/>
      <w:pPr>
        <w:ind w:left="720" w:hanging="360"/>
      </w:pPr>
      <w:rPr>
        <w:rFonts w:hint="default"/>
      </w:rPr>
    </w:lvl>
    <w:lvl w:ilvl="1" w:tplc="E33C30CE">
      <w:start w:val="3"/>
      <w:numFmt w:val="bullet"/>
      <w:lvlText w:val="•"/>
      <w:lvlJc w:val="left"/>
      <w:pPr>
        <w:ind w:left="1440" w:hanging="360"/>
      </w:pPr>
      <w:rPr>
        <w:rFonts w:ascii="Avenir Next LT Pro" w:eastAsia="Calibri" w:hAnsi="Avenir Next LT Pro" w:cs="Mang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14646"/>
    <w:multiLevelType w:val="hybridMultilevel"/>
    <w:tmpl w:val="8BB2903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6E77D7"/>
    <w:multiLevelType w:val="hybridMultilevel"/>
    <w:tmpl w:val="AB9C20DE"/>
    <w:lvl w:ilvl="0" w:tplc="5B265E1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C03F57"/>
    <w:multiLevelType w:val="hybridMultilevel"/>
    <w:tmpl w:val="5DAAD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9462F"/>
    <w:multiLevelType w:val="hybridMultilevel"/>
    <w:tmpl w:val="9A8445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5713213"/>
    <w:multiLevelType w:val="hybridMultilevel"/>
    <w:tmpl w:val="5EEA8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7B327E"/>
    <w:multiLevelType w:val="hybridMultilevel"/>
    <w:tmpl w:val="85B85A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BB76FA5"/>
    <w:multiLevelType w:val="hybridMultilevel"/>
    <w:tmpl w:val="0980DB16"/>
    <w:lvl w:ilvl="0" w:tplc="212CD9A0">
      <w:start w:val="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50ABB"/>
    <w:multiLevelType w:val="hybridMultilevel"/>
    <w:tmpl w:val="4B7E7C8E"/>
    <w:lvl w:ilvl="0" w:tplc="5546D138">
      <w:start w:val="1"/>
      <w:numFmt w:val="bullet"/>
      <w:lvlText w:val=""/>
      <w:lvlJc w:val="left"/>
      <w:pPr>
        <w:ind w:left="927" w:hanging="360"/>
      </w:pPr>
      <w:rPr>
        <w:rFonts w:ascii="Symbol" w:hAnsi="Symbol" w:hint="default"/>
        <w:color w:val="22327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663C45"/>
    <w:multiLevelType w:val="hybridMultilevel"/>
    <w:tmpl w:val="A8C4E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BE0C39"/>
    <w:multiLevelType w:val="hybridMultilevel"/>
    <w:tmpl w:val="B578342C"/>
    <w:lvl w:ilvl="0" w:tplc="9028BB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0A7715"/>
    <w:multiLevelType w:val="multilevel"/>
    <w:tmpl w:val="34702E70"/>
    <w:styleLink w:val="CurrentList3"/>
    <w:lvl w:ilvl="0">
      <w:start w:val="1"/>
      <w:numFmt w:val="upperLetter"/>
      <w:lvlText w:val="%1."/>
      <w:lvlJc w:val="left"/>
      <w:pPr>
        <w:ind w:left="720" w:hanging="360"/>
      </w:pPr>
      <w:rPr>
        <w:rFonts w:hint="default"/>
      </w:rPr>
    </w:lvl>
    <w:lvl w:ilvl="1">
      <w:start w:val="3"/>
      <w:numFmt w:val="bullet"/>
      <w:lvlText w:val="•"/>
      <w:lvlJc w:val="left"/>
      <w:pPr>
        <w:ind w:left="1440" w:hanging="360"/>
      </w:pPr>
      <w:rPr>
        <w:rFonts w:ascii="Avenir Next LT Pro" w:eastAsia="Calibri" w:hAnsi="Avenir Next LT Pro" w:cs="Mang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7961AD"/>
    <w:multiLevelType w:val="hybridMultilevel"/>
    <w:tmpl w:val="03DA1C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8AD156A"/>
    <w:multiLevelType w:val="multilevel"/>
    <w:tmpl w:val="8AD0B1BA"/>
    <w:styleLink w:val="CurrentList2"/>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41655"/>
    <w:multiLevelType w:val="hybridMultilevel"/>
    <w:tmpl w:val="64E630FA"/>
    <w:lvl w:ilvl="0" w:tplc="85F2375E">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4131AB"/>
    <w:multiLevelType w:val="hybridMultilevel"/>
    <w:tmpl w:val="5854E760"/>
    <w:lvl w:ilvl="0" w:tplc="FA96D39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AC0A97"/>
    <w:multiLevelType w:val="hybridMultilevel"/>
    <w:tmpl w:val="520A9C8A"/>
    <w:lvl w:ilvl="0" w:tplc="BF02481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77AC5"/>
    <w:multiLevelType w:val="hybridMultilevel"/>
    <w:tmpl w:val="2D9C3B4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787C66"/>
    <w:multiLevelType w:val="hybridMultilevel"/>
    <w:tmpl w:val="BECC1F34"/>
    <w:lvl w:ilvl="0" w:tplc="AADE7660">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13F37"/>
    <w:multiLevelType w:val="hybridMultilevel"/>
    <w:tmpl w:val="EB8633AC"/>
    <w:lvl w:ilvl="0" w:tplc="990CCBC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6351C3"/>
    <w:multiLevelType w:val="hybridMultilevel"/>
    <w:tmpl w:val="CD4A0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E16C9"/>
    <w:multiLevelType w:val="hybridMultilevel"/>
    <w:tmpl w:val="12D4A934"/>
    <w:lvl w:ilvl="0" w:tplc="FFFFFFFF">
      <w:start w:val="1"/>
      <w:numFmt w:val="bullet"/>
      <w:lvlText w:val=""/>
      <w:lvlJc w:val="left"/>
      <w:pPr>
        <w:ind w:left="720" w:hanging="360"/>
      </w:pPr>
      <w:rPr>
        <w:rFonts w:ascii="Symbol" w:hAnsi="Symbol" w:hint="default"/>
      </w:rPr>
    </w:lvl>
    <w:lvl w:ilvl="1" w:tplc="9028BB8E">
      <w:start w:val="1"/>
      <w:numFmt w:val="decimal"/>
      <w:lvlText w:val="%2."/>
      <w:lvlJc w:val="left"/>
      <w:pPr>
        <w:ind w:left="144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0454A8"/>
    <w:multiLevelType w:val="hybridMultilevel"/>
    <w:tmpl w:val="6026F156"/>
    <w:lvl w:ilvl="0" w:tplc="0A4658D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DD5E63"/>
    <w:multiLevelType w:val="multilevel"/>
    <w:tmpl w:val="B9B4ADF2"/>
    <w:styleLink w:val="CurrentList1"/>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1251C1"/>
    <w:multiLevelType w:val="hybridMultilevel"/>
    <w:tmpl w:val="8EFE3534"/>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BE4209"/>
    <w:multiLevelType w:val="hybridMultilevel"/>
    <w:tmpl w:val="334C72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13245719">
    <w:abstractNumId w:val="21"/>
  </w:num>
  <w:num w:numId="2" w16cid:durableId="1345860524">
    <w:abstractNumId w:val="38"/>
  </w:num>
  <w:num w:numId="3" w16cid:durableId="1071318617">
    <w:abstractNumId w:val="26"/>
  </w:num>
  <w:num w:numId="4" w16cid:durableId="363749716">
    <w:abstractNumId w:val="3"/>
  </w:num>
  <w:num w:numId="5" w16cid:durableId="896235884">
    <w:abstractNumId w:val="36"/>
  </w:num>
  <w:num w:numId="6" w16cid:durableId="1885481679">
    <w:abstractNumId w:val="8"/>
  </w:num>
  <w:num w:numId="7" w16cid:durableId="1244605193">
    <w:abstractNumId w:val="15"/>
  </w:num>
  <w:num w:numId="8" w16cid:durableId="1197624711">
    <w:abstractNumId w:val="2"/>
  </w:num>
  <w:num w:numId="9" w16cid:durableId="449200949">
    <w:abstractNumId w:val="39"/>
  </w:num>
  <w:num w:numId="10" w16cid:durableId="856117702">
    <w:abstractNumId w:val="30"/>
  </w:num>
  <w:num w:numId="11" w16cid:durableId="1269697182">
    <w:abstractNumId w:val="35"/>
  </w:num>
  <w:num w:numId="12" w16cid:durableId="1867400964">
    <w:abstractNumId w:val="14"/>
  </w:num>
  <w:num w:numId="13" w16cid:durableId="953250371">
    <w:abstractNumId w:val="16"/>
  </w:num>
  <w:num w:numId="14" w16cid:durableId="1018653866">
    <w:abstractNumId w:val="20"/>
  </w:num>
  <w:num w:numId="15" w16cid:durableId="1997300141">
    <w:abstractNumId w:val="0"/>
  </w:num>
  <w:num w:numId="16" w16cid:durableId="2135980207">
    <w:abstractNumId w:val="10"/>
  </w:num>
  <w:num w:numId="17" w16cid:durableId="980814564">
    <w:abstractNumId w:val="28"/>
  </w:num>
  <w:num w:numId="18" w16cid:durableId="1966421854">
    <w:abstractNumId w:val="23"/>
  </w:num>
  <w:num w:numId="19" w16cid:durableId="2111507874">
    <w:abstractNumId w:val="11"/>
  </w:num>
  <w:num w:numId="20" w16cid:durableId="1680159741">
    <w:abstractNumId w:val="9"/>
  </w:num>
  <w:num w:numId="21" w16cid:durableId="267204315">
    <w:abstractNumId w:val="1"/>
  </w:num>
  <w:num w:numId="22" w16cid:durableId="1990091113">
    <w:abstractNumId w:val="18"/>
  </w:num>
  <w:num w:numId="23" w16cid:durableId="1288707561">
    <w:abstractNumId w:val="7"/>
  </w:num>
  <w:num w:numId="24" w16cid:durableId="1767581665">
    <w:abstractNumId w:val="6"/>
  </w:num>
  <w:num w:numId="25" w16cid:durableId="1185365876">
    <w:abstractNumId w:val="34"/>
  </w:num>
  <w:num w:numId="26" w16cid:durableId="529995431">
    <w:abstractNumId w:val="13"/>
  </w:num>
  <w:num w:numId="27" w16cid:durableId="1474059246">
    <w:abstractNumId w:val="40"/>
  </w:num>
  <w:num w:numId="28" w16cid:durableId="1161045799">
    <w:abstractNumId w:val="19"/>
  </w:num>
  <w:num w:numId="29" w16cid:durableId="471562559">
    <w:abstractNumId w:val="17"/>
  </w:num>
  <w:num w:numId="30" w16cid:durableId="20447791">
    <w:abstractNumId w:val="25"/>
  </w:num>
  <w:num w:numId="31" w16cid:durableId="2065713567">
    <w:abstractNumId w:val="4"/>
  </w:num>
  <w:num w:numId="32" w16cid:durableId="674843496">
    <w:abstractNumId w:val="24"/>
  </w:num>
  <w:num w:numId="33" w16cid:durableId="698702132">
    <w:abstractNumId w:val="22"/>
  </w:num>
  <w:num w:numId="34" w16cid:durableId="799686228">
    <w:abstractNumId w:val="32"/>
  </w:num>
  <w:num w:numId="35" w16cid:durableId="118111868">
    <w:abstractNumId w:val="29"/>
  </w:num>
  <w:num w:numId="36" w16cid:durableId="832988088">
    <w:abstractNumId w:val="27"/>
  </w:num>
  <w:num w:numId="37" w16cid:durableId="325591219">
    <w:abstractNumId w:val="12"/>
  </w:num>
  <w:num w:numId="38" w16cid:durableId="122118056">
    <w:abstractNumId w:val="37"/>
  </w:num>
  <w:num w:numId="39" w16cid:durableId="1378311064">
    <w:abstractNumId w:val="5"/>
  </w:num>
  <w:num w:numId="40" w16cid:durableId="1299410980">
    <w:abstractNumId w:val="31"/>
  </w:num>
  <w:num w:numId="41" w16cid:durableId="2767624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activeWritingStyle w:appName="MSWord" w:lang="en-AU"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28A"/>
    <w:rsid w:val="00004E5D"/>
    <w:rsid w:val="00016D20"/>
    <w:rsid w:val="0001771C"/>
    <w:rsid w:val="000241A5"/>
    <w:rsid w:val="000249E0"/>
    <w:rsid w:val="00031DFD"/>
    <w:rsid w:val="00034278"/>
    <w:rsid w:val="00047DBB"/>
    <w:rsid w:val="00057B04"/>
    <w:rsid w:val="00070CEA"/>
    <w:rsid w:val="000809A8"/>
    <w:rsid w:val="00096D2D"/>
    <w:rsid w:val="000A1D01"/>
    <w:rsid w:val="000A2F3B"/>
    <w:rsid w:val="000B3D0F"/>
    <w:rsid w:val="000C1AB1"/>
    <w:rsid w:val="000C42D4"/>
    <w:rsid w:val="000D2F05"/>
    <w:rsid w:val="000D5019"/>
    <w:rsid w:val="000D7A8F"/>
    <w:rsid w:val="000F3170"/>
    <w:rsid w:val="001019DB"/>
    <w:rsid w:val="00126CD2"/>
    <w:rsid w:val="001346AD"/>
    <w:rsid w:val="001346EC"/>
    <w:rsid w:val="00144786"/>
    <w:rsid w:val="00151B17"/>
    <w:rsid w:val="00153380"/>
    <w:rsid w:val="00157A9E"/>
    <w:rsid w:val="001612BC"/>
    <w:rsid w:val="0019057D"/>
    <w:rsid w:val="00190EF4"/>
    <w:rsid w:val="001B1EC8"/>
    <w:rsid w:val="001C2E3E"/>
    <w:rsid w:val="001D0A22"/>
    <w:rsid w:val="001D6A91"/>
    <w:rsid w:val="001F5DBA"/>
    <w:rsid w:val="0020037A"/>
    <w:rsid w:val="00205122"/>
    <w:rsid w:val="0021725A"/>
    <w:rsid w:val="00221CCD"/>
    <w:rsid w:val="00221D69"/>
    <w:rsid w:val="00245B86"/>
    <w:rsid w:val="00275EC9"/>
    <w:rsid w:val="002839BB"/>
    <w:rsid w:val="00292B70"/>
    <w:rsid w:val="00292C37"/>
    <w:rsid w:val="0029537A"/>
    <w:rsid w:val="002B0E1C"/>
    <w:rsid w:val="002C5E01"/>
    <w:rsid w:val="002D4D97"/>
    <w:rsid w:val="002E6B7A"/>
    <w:rsid w:val="002E776B"/>
    <w:rsid w:val="002F5421"/>
    <w:rsid w:val="003017A8"/>
    <w:rsid w:val="0030626D"/>
    <w:rsid w:val="00325B42"/>
    <w:rsid w:val="00343447"/>
    <w:rsid w:val="00354A39"/>
    <w:rsid w:val="00361412"/>
    <w:rsid w:val="00363E73"/>
    <w:rsid w:val="0037255B"/>
    <w:rsid w:val="00373F3F"/>
    <w:rsid w:val="00374956"/>
    <w:rsid w:val="00383FC5"/>
    <w:rsid w:val="0038692F"/>
    <w:rsid w:val="0038702D"/>
    <w:rsid w:val="00397B3E"/>
    <w:rsid w:val="003A27EB"/>
    <w:rsid w:val="003A52D0"/>
    <w:rsid w:val="003B2B32"/>
    <w:rsid w:val="003B7740"/>
    <w:rsid w:val="003C4927"/>
    <w:rsid w:val="003D2E6C"/>
    <w:rsid w:val="003D2E6E"/>
    <w:rsid w:val="003D3204"/>
    <w:rsid w:val="003E05C7"/>
    <w:rsid w:val="003E1828"/>
    <w:rsid w:val="003E670F"/>
    <w:rsid w:val="003E7374"/>
    <w:rsid w:val="003F0A74"/>
    <w:rsid w:val="003F5939"/>
    <w:rsid w:val="00415057"/>
    <w:rsid w:val="00420361"/>
    <w:rsid w:val="00427241"/>
    <w:rsid w:val="00432EFB"/>
    <w:rsid w:val="004367EC"/>
    <w:rsid w:val="004436BB"/>
    <w:rsid w:val="004560E7"/>
    <w:rsid w:val="0046122C"/>
    <w:rsid w:val="00464F69"/>
    <w:rsid w:val="004749BC"/>
    <w:rsid w:val="00477149"/>
    <w:rsid w:val="00482511"/>
    <w:rsid w:val="00492B34"/>
    <w:rsid w:val="00494C92"/>
    <w:rsid w:val="004C5AE3"/>
    <w:rsid w:val="004D2154"/>
    <w:rsid w:val="004D4D59"/>
    <w:rsid w:val="004D591C"/>
    <w:rsid w:val="004D68C0"/>
    <w:rsid w:val="004F1673"/>
    <w:rsid w:val="004F4B51"/>
    <w:rsid w:val="004F4BED"/>
    <w:rsid w:val="0052096A"/>
    <w:rsid w:val="00520CB5"/>
    <w:rsid w:val="005223E0"/>
    <w:rsid w:val="00525755"/>
    <w:rsid w:val="00554268"/>
    <w:rsid w:val="005679D7"/>
    <w:rsid w:val="00573708"/>
    <w:rsid w:val="00575F00"/>
    <w:rsid w:val="005944AB"/>
    <w:rsid w:val="0059623F"/>
    <w:rsid w:val="005B2AA0"/>
    <w:rsid w:val="005B4DF3"/>
    <w:rsid w:val="005C4A22"/>
    <w:rsid w:val="005D4790"/>
    <w:rsid w:val="005D57F3"/>
    <w:rsid w:val="005D6B1B"/>
    <w:rsid w:val="005E5943"/>
    <w:rsid w:val="00603349"/>
    <w:rsid w:val="00612459"/>
    <w:rsid w:val="00627788"/>
    <w:rsid w:val="00635F22"/>
    <w:rsid w:val="00670FD1"/>
    <w:rsid w:val="00671B96"/>
    <w:rsid w:val="00694A8C"/>
    <w:rsid w:val="00696A15"/>
    <w:rsid w:val="006A1978"/>
    <w:rsid w:val="006A3E2B"/>
    <w:rsid w:val="006A4C1F"/>
    <w:rsid w:val="006A72BD"/>
    <w:rsid w:val="006B0F09"/>
    <w:rsid w:val="006C662E"/>
    <w:rsid w:val="006D0602"/>
    <w:rsid w:val="006D6FA2"/>
    <w:rsid w:val="006F7FC2"/>
    <w:rsid w:val="00700BD9"/>
    <w:rsid w:val="007048CD"/>
    <w:rsid w:val="00713EB4"/>
    <w:rsid w:val="00724E61"/>
    <w:rsid w:val="00736D48"/>
    <w:rsid w:val="00755044"/>
    <w:rsid w:val="00755358"/>
    <w:rsid w:val="00761361"/>
    <w:rsid w:val="00773532"/>
    <w:rsid w:val="00773835"/>
    <w:rsid w:val="00773CF4"/>
    <w:rsid w:val="00776832"/>
    <w:rsid w:val="0078161C"/>
    <w:rsid w:val="00782AB6"/>
    <w:rsid w:val="00785322"/>
    <w:rsid w:val="0078797F"/>
    <w:rsid w:val="007A5208"/>
    <w:rsid w:val="007B0D57"/>
    <w:rsid w:val="007B483B"/>
    <w:rsid w:val="007D75F5"/>
    <w:rsid w:val="007F3C9A"/>
    <w:rsid w:val="0080434A"/>
    <w:rsid w:val="00814D9F"/>
    <w:rsid w:val="00821F2F"/>
    <w:rsid w:val="0082514D"/>
    <w:rsid w:val="00826C70"/>
    <w:rsid w:val="008333F3"/>
    <w:rsid w:val="00843CE9"/>
    <w:rsid w:val="00856A58"/>
    <w:rsid w:val="00861BC3"/>
    <w:rsid w:val="00862A8D"/>
    <w:rsid w:val="00870066"/>
    <w:rsid w:val="00871D3A"/>
    <w:rsid w:val="00873BF4"/>
    <w:rsid w:val="00881965"/>
    <w:rsid w:val="00887212"/>
    <w:rsid w:val="0089154C"/>
    <w:rsid w:val="008B2EF4"/>
    <w:rsid w:val="008B79B2"/>
    <w:rsid w:val="008C1F87"/>
    <w:rsid w:val="008D3DB9"/>
    <w:rsid w:val="008E5C37"/>
    <w:rsid w:val="008F05F7"/>
    <w:rsid w:val="0090299D"/>
    <w:rsid w:val="00902F7C"/>
    <w:rsid w:val="00903406"/>
    <w:rsid w:val="00904BA0"/>
    <w:rsid w:val="00905268"/>
    <w:rsid w:val="00907ADB"/>
    <w:rsid w:val="00916AAF"/>
    <w:rsid w:val="00917FA8"/>
    <w:rsid w:val="009255F5"/>
    <w:rsid w:val="009339B0"/>
    <w:rsid w:val="009475AD"/>
    <w:rsid w:val="00950792"/>
    <w:rsid w:val="0096209B"/>
    <w:rsid w:val="00963BC1"/>
    <w:rsid w:val="00970689"/>
    <w:rsid w:val="009727C8"/>
    <w:rsid w:val="009731DD"/>
    <w:rsid w:val="009770FB"/>
    <w:rsid w:val="00991AF7"/>
    <w:rsid w:val="00996978"/>
    <w:rsid w:val="009A5139"/>
    <w:rsid w:val="009A6F9C"/>
    <w:rsid w:val="009B18CA"/>
    <w:rsid w:val="009C16C8"/>
    <w:rsid w:val="009E5D8F"/>
    <w:rsid w:val="00A153AA"/>
    <w:rsid w:val="00A208F7"/>
    <w:rsid w:val="00A26FD4"/>
    <w:rsid w:val="00A3697D"/>
    <w:rsid w:val="00A407A2"/>
    <w:rsid w:val="00A638A2"/>
    <w:rsid w:val="00A65B1C"/>
    <w:rsid w:val="00A671D0"/>
    <w:rsid w:val="00A750E7"/>
    <w:rsid w:val="00A845B3"/>
    <w:rsid w:val="00A85DDA"/>
    <w:rsid w:val="00A93627"/>
    <w:rsid w:val="00A94A7D"/>
    <w:rsid w:val="00A962FD"/>
    <w:rsid w:val="00A97714"/>
    <w:rsid w:val="00AA5E04"/>
    <w:rsid w:val="00AB104C"/>
    <w:rsid w:val="00AB6AC4"/>
    <w:rsid w:val="00AC00B0"/>
    <w:rsid w:val="00AD19DA"/>
    <w:rsid w:val="00AD4850"/>
    <w:rsid w:val="00AE582B"/>
    <w:rsid w:val="00AE65BC"/>
    <w:rsid w:val="00AF251A"/>
    <w:rsid w:val="00B028E8"/>
    <w:rsid w:val="00B144BE"/>
    <w:rsid w:val="00B17DBA"/>
    <w:rsid w:val="00B212BE"/>
    <w:rsid w:val="00B24DD8"/>
    <w:rsid w:val="00B3438E"/>
    <w:rsid w:val="00B56FE6"/>
    <w:rsid w:val="00B62A0F"/>
    <w:rsid w:val="00B63F31"/>
    <w:rsid w:val="00B92626"/>
    <w:rsid w:val="00B972FA"/>
    <w:rsid w:val="00BA48F0"/>
    <w:rsid w:val="00BD0BB9"/>
    <w:rsid w:val="00BD4B21"/>
    <w:rsid w:val="00BD6D78"/>
    <w:rsid w:val="00C06E84"/>
    <w:rsid w:val="00C06F85"/>
    <w:rsid w:val="00C167D3"/>
    <w:rsid w:val="00C30E26"/>
    <w:rsid w:val="00C315F8"/>
    <w:rsid w:val="00C42135"/>
    <w:rsid w:val="00C5000B"/>
    <w:rsid w:val="00C50232"/>
    <w:rsid w:val="00C5189C"/>
    <w:rsid w:val="00C57736"/>
    <w:rsid w:val="00C64CED"/>
    <w:rsid w:val="00C73ED7"/>
    <w:rsid w:val="00C77CC3"/>
    <w:rsid w:val="00C93319"/>
    <w:rsid w:val="00C974AC"/>
    <w:rsid w:val="00CA01BB"/>
    <w:rsid w:val="00CA7023"/>
    <w:rsid w:val="00CB38C6"/>
    <w:rsid w:val="00CB6A0E"/>
    <w:rsid w:val="00CC1DEF"/>
    <w:rsid w:val="00CC60B0"/>
    <w:rsid w:val="00CD3588"/>
    <w:rsid w:val="00CE0B58"/>
    <w:rsid w:val="00CF000C"/>
    <w:rsid w:val="00CF56CE"/>
    <w:rsid w:val="00CF6571"/>
    <w:rsid w:val="00CF709C"/>
    <w:rsid w:val="00D1012F"/>
    <w:rsid w:val="00D138AD"/>
    <w:rsid w:val="00D2195E"/>
    <w:rsid w:val="00D237E1"/>
    <w:rsid w:val="00D248EA"/>
    <w:rsid w:val="00D50C8A"/>
    <w:rsid w:val="00D51215"/>
    <w:rsid w:val="00D6293D"/>
    <w:rsid w:val="00D64F4A"/>
    <w:rsid w:val="00D70916"/>
    <w:rsid w:val="00D76F70"/>
    <w:rsid w:val="00D84594"/>
    <w:rsid w:val="00D866F4"/>
    <w:rsid w:val="00D91D7D"/>
    <w:rsid w:val="00D96A5A"/>
    <w:rsid w:val="00DA50A5"/>
    <w:rsid w:val="00DA50CE"/>
    <w:rsid w:val="00DB1EE5"/>
    <w:rsid w:val="00DB6183"/>
    <w:rsid w:val="00DB7E1F"/>
    <w:rsid w:val="00DC54DC"/>
    <w:rsid w:val="00DE7DC6"/>
    <w:rsid w:val="00E066B9"/>
    <w:rsid w:val="00E073BA"/>
    <w:rsid w:val="00E13A03"/>
    <w:rsid w:val="00E20AA2"/>
    <w:rsid w:val="00E24750"/>
    <w:rsid w:val="00E40A18"/>
    <w:rsid w:val="00E40DDD"/>
    <w:rsid w:val="00E70A6A"/>
    <w:rsid w:val="00E77021"/>
    <w:rsid w:val="00E84C55"/>
    <w:rsid w:val="00E878D2"/>
    <w:rsid w:val="00E95897"/>
    <w:rsid w:val="00EB423B"/>
    <w:rsid w:val="00EF309D"/>
    <w:rsid w:val="00EF32C6"/>
    <w:rsid w:val="00F010A7"/>
    <w:rsid w:val="00F04877"/>
    <w:rsid w:val="00F130EB"/>
    <w:rsid w:val="00F16E17"/>
    <w:rsid w:val="00F22B2C"/>
    <w:rsid w:val="00F27DA1"/>
    <w:rsid w:val="00F357C6"/>
    <w:rsid w:val="00F361F5"/>
    <w:rsid w:val="00F42249"/>
    <w:rsid w:val="00F47A4C"/>
    <w:rsid w:val="00F5113B"/>
    <w:rsid w:val="00F57513"/>
    <w:rsid w:val="00F61395"/>
    <w:rsid w:val="00F71FD5"/>
    <w:rsid w:val="00F74711"/>
    <w:rsid w:val="00F868B1"/>
    <w:rsid w:val="00F90B91"/>
    <w:rsid w:val="00F93F33"/>
    <w:rsid w:val="00FB2C7E"/>
    <w:rsid w:val="00FB6A39"/>
    <w:rsid w:val="00FD2902"/>
    <w:rsid w:val="00FD3271"/>
    <w:rsid w:val="0AA3D979"/>
    <w:rsid w:val="0C206369"/>
    <w:rsid w:val="269EE5DD"/>
    <w:rsid w:val="302C9FC6"/>
    <w:rsid w:val="328CBBE1"/>
    <w:rsid w:val="359F95F8"/>
    <w:rsid w:val="36FD98C5"/>
    <w:rsid w:val="38FB52A9"/>
    <w:rsid w:val="4AB3FFB8"/>
    <w:rsid w:val="56CE5D0E"/>
    <w:rsid w:val="71184C84"/>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00428A"/>
    <w:pPr>
      <w:keepNext/>
      <w:keepLines/>
      <w:spacing w:before="240" w:after="120"/>
      <w:outlineLvl w:val="0"/>
    </w:pPr>
    <w:rPr>
      <w:rFonts w:eastAsiaTheme="majorEastAsia" w:cstheme="majorBidi"/>
      <w:b/>
      <w:color w:val="D57C2A"/>
      <w:sz w:val="48"/>
      <w:szCs w:val="32"/>
    </w:rPr>
  </w:style>
  <w:style w:type="paragraph" w:styleId="Heading2">
    <w:name w:val="heading 2"/>
    <w:basedOn w:val="Normal"/>
    <w:next w:val="Normal"/>
    <w:link w:val="Heading2Char"/>
    <w:autoRedefine/>
    <w:uiPriority w:val="9"/>
    <w:unhideWhenUsed/>
    <w:qFormat/>
    <w:rsid w:val="00477149"/>
    <w:pPr>
      <w:keepNext/>
      <w:keepLines/>
      <w:spacing w:before="60" w:after="60"/>
      <w:jc w:val="right"/>
      <w:outlineLvl w:val="1"/>
    </w:pPr>
    <w:rPr>
      <w:rFonts w:ascii="Avenir Next LT Pro Demi" w:eastAsiaTheme="majorEastAsia" w:hAnsi="Avenir Next LT Pro Demi" w:cstheme="majorBidi"/>
      <w:b/>
      <w:color w:val="FFFFFF" w:themeColor="background1"/>
      <w:spacing w:val="16"/>
      <w:kern w:val="0"/>
      <w:sz w:val="28"/>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153AA"/>
    <w:pPr>
      <w:keepLines/>
      <w:spacing w:before="240" w:after="120" w:line="240" w:lineRule="auto"/>
      <w:outlineLvl w:val="3"/>
    </w:pPr>
    <w:rPr>
      <w:rFonts w:ascii="Avenir Next LT Pro Demi" w:eastAsiaTheme="majorEastAsia" w:hAnsi="Avenir Next LT Pro Demi" w:cstheme="majorBidi"/>
      <w:b/>
      <w:iCs/>
      <w:color w:val="2A3578"/>
      <w:kern w:val="0"/>
      <w:sz w:val="28"/>
    </w:rPr>
  </w:style>
  <w:style w:type="paragraph" w:styleId="Heading5">
    <w:name w:val="heading 5"/>
    <w:basedOn w:val="Normal"/>
    <w:next w:val="Normal"/>
    <w:link w:val="Heading5Char"/>
    <w:autoRedefine/>
    <w:uiPriority w:val="9"/>
    <w:unhideWhenUsed/>
    <w:qFormat/>
    <w:rsid w:val="000A2F3B"/>
    <w:pPr>
      <w:keepLines/>
      <w:spacing w:before="240" w:after="40"/>
      <w:outlineLvl w:val="4"/>
    </w:pPr>
    <w:rPr>
      <w:rFonts w:ascii="Avenir Next LT Pro Demi" w:eastAsiaTheme="majorEastAsia" w:hAnsi="Avenir Next LT Pro Demi" w:cstheme="majorBidi"/>
      <w:b/>
      <w:i/>
      <w:color w:val="2A3578"/>
      <w:kern w:val="0"/>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eastAsiaTheme="majorEastAsia" w:hAnsi="Avenir Next LT Pro Demi" w:cstheme="majorBidi"/>
      <w:b/>
      <w:iCs/>
      <w:caps/>
      <w:color w:val="223279"/>
      <w:spacing w:val="10"/>
      <w:sz w:val="20"/>
    </w:rPr>
  </w:style>
  <w:style w:type="paragraph" w:styleId="Heading8">
    <w:name w:val="heading 8"/>
    <w:basedOn w:val="Normal"/>
    <w:next w:val="Normal"/>
    <w:link w:val="Heading8Char"/>
    <w:uiPriority w:val="9"/>
    <w:unhideWhenUsed/>
    <w:qFormat/>
    <w:rsid w:val="00096D2D"/>
    <w:pPr>
      <w:keepNext/>
      <w:keepLines/>
      <w:spacing w:before="40" w:after="0"/>
      <w:jc w:val="right"/>
      <w:outlineLvl w:val="7"/>
    </w:pPr>
    <w:rPr>
      <w:rFonts w:eastAsiaTheme="majorEastAsia" w:cstheme="majorBidi"/>
      <w:b/>
      <w:color w:val="223279"/>
      <w:sz w:val="28"/>
      <w:szCs w:val="21"/>
    </w:rPr>
  </w:style>
  <w:style w:type="paragraph" w:styleId="Heading9">
    <w:name w:val="heading 9"/>
    <w:basedOn w:val="Normal"/>
    <w:next w:val="Normal"/>
    <w:link w:val="Heading9Char"/>
    <w:autoRedefine/>
    <w:uiPriority w:val="9"/>
    <w:unhideWhenUsed/>
    <w:qFormat/>
    <w:rsid w:val="00773CF4"/>
    <w:pPr>
      <w:keepNext/>
      <w:keepLines/>
      <w:spacing w:before="40" w:after="0"/>
      <w:outlineLvl w:val="8"/>
    </w:pPr>
    <w:rPr>
      <w:rFonts w:eastAsiaTheme="majorEastAsia" w:cstheme="majorBidi"/>
      <w:iCs/>
      <w:color w:val="272727" w:themeColor="text1" w:themeTint="D8"/>
      <w:sz w:val="2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057B04"/>
    <w:pPr>
      <w:spacing w:after="0" w:line="240" w:lineRule="auto"/>
      <w:contextualSpacing/>
      <w:jc w:val="right"/>
    </w:pPr>
    <w:rPr>
      <w:rFonts w:ascii="Avenir Next LT Pro Demi" w:eastAsiaTheme="majorEastAsia" w:hAnsi="Avenir Next LT Pro Demi" w:cstheme="majorBidi"/>
      <w:b/>
      <w:color w:val="FFFFFF" w:themeColor="background1"/>
      <w:spacing w:val="-10"/>
      <w:kern w:val="0"/>
      <w:sz w:val="44"/>
      <w:szCs w:val="56"/>
    </w:rPr>
  </w:style>
  <w:style w:type="character" w:customStyle="1" w:styleId="TitleChar">
    <w:name w:val="Title Char"/>
    <w:basedOn w:val="DefaultParagraphFont"/>
    <w:link w:val="Title"/>
    <w:uiPriority w:val="10"/>
    <w:rsid w:val="00057B04"/>
    <w:rPr>
      <w:rFonts w:ascii="Avenir Next LT Pro Demi" w:eastAsiaTheme="majorEastAsia" w:hAnsi="Avenir Next LT Pro Demi" w:cstheme="majorBidi"/>
      <w:b/>
      <w:color w:val="FFFFFF" w:themeColor="background1"/>
      <w:spacing w:val="-10"/>
      <w:sz w:val="44"/>
      <w:szCs w:val="56"/>
      <w:lang w:eastAsia="en-US" w:bidi="ar-SA"/>
    </w:rPr>
  </w:style>
  <w:style w:type="character" w:customStyle="1" w:styleId="Heading1Char">
    <w:name w:val="Heading 1 Char"/>
    <w:basedOn w:val="DefaultParagraphFont"/>
    <w:link w:val="Heading1"/>
    <w:uiPriority w:val="9"/>
    <w:rsid w:val="0000428A"/>
    <w:rPr>
      <w:rFonts w:ascii="Avenir Next LT Pro" w:eastAsiaTheme="majorEastAsia" w:hAnsi="Avenir Next LT Pro" w:cstheme="majorBidi"/>
      <w:b/>
      <w:color w:val="D57C2A"/>
      <w:kern w:val="2"/>
      <w:sz w:val="48"/>
      <w:szCs w:val="32"/>
      <w:lang w:eastAsia="en-US" w:bidi="ar-SA"/>
    </w:rPr>
  </w:style>
  <w:style w:type="character" w:customStyle="1" w:styleId="Heading2Char">
    <w:name w:val="Heading 2 Char"/>
    <w:basedOn w:val="DefaultParagraphFont"/>
    <w:link w:val="Heading2"/>
    <w:uiPriority w:val="9"/>
    <w:rsid w:val="00477149"/>
    <w:rPr>
      <w:rFonts w:ascii="Avenir Next LT Pro Demi" w:eastAsiaTheme="majorEastAsia" w:hAnsi="Avenir Next LT Pro Demi" w:cstheme="majorBidi"/>
      <w:b/>
      <w:color w:val="FFFFFF" w:themeColor="background1"/>
      <w:spacing w:val="16"/>
      <w:sz w:val="28"/>
      <w:szCs w:val="26"/>
      <w:lang w:eastAsia="en-US" w:bidi="ar-SA"/>
    </w:rPr>
  </w:style>
  <w:style w:type="character" w:customStyle="1" w:styleId="Heading3Char">
    <w:name w:val="Heading 3 Char"/>
    <w:basedOn w:val="DefaultParagraphFont"/>
    <w:link w:val="Heading3"/>
    <w:uiPriority w:val="9"/>
    <w:rsid w:val="00F868B1"/>
    <w:rPr>
      <w:rFonts w:ascii="Avenir Next LT Pro" w:eastAsiaTheme="majorEastAsia" w:hAnsi="Avenir Next LT Pro" w:cstheme="majorBidi"/>
      <w:b/>
      <w:caps/>
      <w:color w:val="2A3578"/>
      <w:spacing w:val="10"/>
      <w:sz w:val="24"/>
      <w:szCs w:val="24"/>
      <w:lang w:eastAsia="en-US" w:bidi="ar-SA"/>
    </w:rPr>
  </w:style>
  <w:style w:type="character" w:customStyle="1" w:styleId="Heading4Char">
    <w:name w:val="Heading 4 Char"/>
    <w:basedOn w:val="DefaultParagraphFont"/>
    <w:link w:val="Heading4"/>
    <w:uiPriority w:val="9"/>
    <w:rsid w:val="00A153AA"/>
    <w:rPr>
      <w:rFonts w:ascii="Avenir Next LT Pro Demi" w:eastAsiaTheme="majorEastAsia" w:hAnsi="Avenir Next LT Pro Demi" w:cstheme="majorBidi"/>
      <w:b/>
      <w:iCs/>
      <w:color w:val="2A3578"/>
      <w:sz w:val="28"/>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2F3B"/>
    <w:rPr>
      <w:rFonts w:ascii="Avenir Next LT Pro Demi" w:eastAsiaTheme="majorEastAsia" w:hAnsi="Avenir Next LT Pro Demi" w:cstheme="majorBidi"/>
      <w:b/>
      <w:i/>
      <w:color w:val="2A3578"/>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A97714"/>
    <w:pPr>
      <w:numPr>
        <w:ilvl w:val="1"/>
      </w:numPr>
    </w:pPr>
    <w:rPr>
      <w:rFonts w:eastAsiaTheme="minorEastAsia" w:cstheme="minorBidi"/>
      <w:color w:val="5A5A5A" w:themeColor="text1" w:themeTint="A5"/>
      <w:kern w:val="0"/>
      <w:sz w:val="18"/>
      <w:szCs w:val="20"/>
    </w:rPr>
  </w:style>
  <w:style w:type="character" w:customStyle="1" w:styleId="SubtitleChar">
    <w:name w:val="Subtitle Char"/>
    <w:basedOn w:val="DefaultParagraphFont"/>
    <w:link w:val="Subtitle"/>
    <w:uiPriority w:val="11"/>
    <w:rsid w:val="00A97714"/>
    <w:rPr>
      <w:rFonts w:ascii="Avenir Next LT Pro" w:eastAsiaTheme="minorEastAsia" w:hAnsi="Avenir Next LT Pro" w:cstheme="minorBidi"/>
      <w:color w:val="5A5A5A" w:themeColor="text1" w:themeTint="A5"/>
      <w:sz w:val="18"/>
      <w:lang w:eastAsia="en-US" w:bidi="ar-SA"/>
    </w:rPr>
  </w:style>
  <w:style w:type="character" w:customStyle="1" w:styleId="Heading6Char">
    <w:name w:val="Heading 6 Char"/>
    <w:aliases w:val="Scripture Reference Char"/>
    <w:basedOn w:val="DefaultParagraphFont"/>
    <w:link w:val="Heading6"/>
    <w:uiPriority w:val="9"/>
    <w:rsid w:val="007048CD"/>
    <w:rPr>
      <w:rFonts w:ascii="Avenir Next LT Pro" w:eastAsiaTheme="majorEastAsia" w:hAnsi="Avenir Next LT Pro" w:cstheme="majorBidi"/>
      <w:b/>
      <w:i w:val="0"/>
      <w:color w:val="223279"/>
      <w:kern w:val="2"/>
      <w:sz w:val="22"/>
      <w:szCs w:val="22"/>
      <w:lang w:eastAsia="en-US" w:bidi="ar-SA"/>
    </w:rPr>
  </w:style>
  <w:style w:type="character" w:customStyle="1" w:styleId="Heading7Char">
    <w:name w:val="Heading 7 Char"/>
    <w:basedOn w:val="DefaultParagraphFont"/>
    <w:link w:val="Heading7"/>
    <w:uiPriority w:val="9"/>
    <w:rsid w:val="006A72BD"/>
    <w:rPr>
      <w:rFonts w:ascii="Avenir Next LT Pro Demi" w:eastAsiaTheme="majorEastAsia" w:hAnsi="Avenir Next LT Pro Demi"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sz="4" w:space="10" w:color="4472C4" w:themeColor="accent1"/>
        <w:bottom w:val="single" w:sz="4" w:space="10" w:color="4472C4" w:themeColor="accent1"/>
      </w:pBdr>
      <w:spacing w:before="360" w:after="360"/>
      <w:ind w:left="864" w:right="864"/>
      <w:jc w:val="center"/>
    </w:pPr>
    <w:rPr>
      <w:i/>
      <w:iCs/>
      <w:color w:val="223279"/>
      <w:sz w:val="28"/>
    </w:rPr>
  </w:style>
  <w:style w:type="character" w:customStyle="1" w:styleId="IntenseQuoteChar">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customStyle="1" w:styleId="QuoteChar">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customStyle="1" w:styleId="Heading8Char">
    <w:name w:val="Heading 8 Char"/>
    <w:basedOn w:val="DefaultParagraphFont"/>
    <w:link w:val="Heading8"/>
    <w:uiPriority w:val="9"/>
    <w:rsid w:val="00096D2D"/>
    <w:rPr>
      <w:rFonts w:ascii="Avenir Next LT Pro" w:eastAsiaTheme="majorEastAsia" w:hAnsi="Avenir Next LT Pro" w:cstheme="majorBidi"/>
      <w:b/>
      <w:color w:val="223279"/>
      <w:kern w:val="2"/>
      <w:sz w:val="28"/>
      <w:szCs w:val="21"/>
      <w:lang w:eastAsia="en-US" w:bidi="ar-SA"/>
    </w:rPr>
  </w:style>
  <w:style w:type="paragraph" w:styleId="ListParagraph">
    <w:name w:val="List Paragraph"/>
    <w:basedOn w:val="Normal"/>
    <w:autoRedefine/>
    <w:uiPriority w:val="34"/>
    <w:qFormat/>
    <w:rsid w:val="00D237E1"/>
    <w:pPr>
      <w:numPr>
        <w:numId w:val="31"/>
      </w:numPr>
      <w:contextualSpacing/>
    </w:pPr>
  </w:style>
  <w:style w:type="numbering" w:customStyle="1" w:styleId="CurrentList1">
    <w:name w:val="Current List1"/>
    <w:uiPriority w:val="99"/>
    <w:rsid w:val="00420361"/>
    <w:pPr>
      <w:numPr>
        <w:numId w:val="2"/>
      </w:numPr>
    </w:pPr>
  </w:style>
  <w:style w:type="numbering" w:customStyle="1" w:styleId="CurrentList2">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DC54DC"/>
    <w:rPr>
      <w:rFonts w:asciiTheme="minorHAnsi" w:eastAsiaTheme="minorHAnsi" w:hAnsi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eastAsiaTheme="minorHAnsi" w:hAnsiTheme="minorHAnsi" w:cstheme="minorBidi"/>
      <w:kern w:val="0"/>
      <w:sz w:val="20"/>
      <w:szCs w:val="20"/>
    </w:rPr>
  </w:style>
  <w:style w:type="character" w:customStyle="1" w:styleId="CommentTextChar">
    <w:name w:val="Comment Text Char"/>
    <w:basedOn w:val="DefaultParagraphFont"/>
    <w:link w:val="CommentText"/>
    <w:uiPriority w:val="99"/>
    <w:rsid w:val="00DC54DC"/>
    <w:rPr>
      <w:rFonts w:asciiTheme="minorHAnsi" w:eastAsiaTheme="minorHAnsi" w:hAnsi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 w:type="character" w:styleId="UnresolvedMention">
    <w:name w:val="Unresolved Mention"/>
    <w:basedOn w:val="DefaultParagraphFont"/>
    <w:uiPriority w:val="99"/>
    <w:semiHidden/>
    <w:unhideWhenUsed/>
    <w:rsid w:val="009A6F9C"/>
    <w:rPr>
      <w:color w:val="605E5C"/>
      <w:shd w:val="clear" w:color="auto" w:fill="E1DFDD"/>
    </w:rPr>
  </w:style>
  <w:style w:type="numbering" w:customStyle="1" w:styleId="CurrentList3">
    <w:name w:val="Current List3"/>
    <w:uiPriority w:val="99"/>
    <w:rsid w:val="00773CF4"/>
    <w:pPr>
      <w:numPr>
        <w:numId w:val="32"/>
      </w:numPr>
    </w:pPr>
  </w:style>
  <w:style w:type="character" w:customStyle="1" w:styleId="Heading9Char">
    <w:name w:val="Heading 9 Char"/>
    <w:basedOn w:val="DefaultParagraphFont"/>
    <w:link w:val="Heading9"/>
    <w:uiPriority w:val="9"/>
    <w:rsid w:val="00773CF4"/>
    <w:rPr>
      <w:rFonts w:ascii="Avenir Next LT Pro" w:eastAsiaTheme="majorEastAsia" w:hAnsi="Avenir Next LT Pro" w:cstheme="majorBidi"/>
      <w:iCs/>
      <w:color w:val="272727" w:themeColor="text1" w:themeTint="D8"/>
      <w:kern w:val="2"/>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YYfa3bbxBk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2122E-B7ED-764C-A134-67927AAF0B1A}">
  <ds:schemaRefs>
    <ds:schemaRef ds:uri="http://schemas.openxmlformats.org/officeDocument/2006/bibliography"/>
  </ds:schemaRefs>
</ds:datastoreItem>
</file>

<file path=customXml/itemProps3.xml><?xml version="1.0" encoding="utf-8"?>
<ds:datastoreItem xmlns:ds="http://schemas.openxmlformats.org/officeDocument/2006/customXml" ds:itemID="{D2AC802E-261E-4F7C-B00A-354D479DBDC2}">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4.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JCSLHR Word Template.dotx</Template>
  <TotalTime>14</TotalTime>
  <Pages>5</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Anna Bramble</cp:lastModifiedBy>
  <cp:revision>21</cp:revision>
  <cp:lastPrinted>2024-06-06T22:22:00Z</cp:lastPrinted>
  <dcterms:created xsi:type="dcterms:W3CDTF">2024-06-06T22:47:00Z</dcterms:created>
  <dcterms:modified xsi:type="dcterms:W3CDTF">2024-06-07T05:52:00Z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